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OSTAGE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Upton Bishop, Herefordshire.</w:t>
      </w: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resigned.   (Lacy Register p.115)</w:t>
      </w: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7435" w:rsidRPr="00F37435" w:rsidRDefault="00F374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F37435" w:rsidRPr="00F37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435" w:rsidRDefault="00F37435" w:rsidP="00564E3C">
      <w:pPr>
        <w:spacing w:after="0" w:line="240" w:lineRule="auto"/>
      </w:pPr>
      <w:r>
        <w:separator/>
      </w:r>
    </w:p>
  </w:endnote>
  <w:endnote w:type="continuationSeparator" w:id="0">
    <w:p w:rsidR="00F37435" w:rsidRDefault="00F374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37435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435" w:rsidRDefault="00F37435" w:rsidP="00564E3C">
      <w:pPr>
        <w:spacing w:after="0" w:line="240" w:lineRule="auto"/>
      </w:pPr>
      <w:r>
        <w:separator/>
      </w:r>
    </w:p>
  </w:footnote>
  <w:footnote w:type="continuationSeparator" w:id="0">
    <w:p w:rsidR="00F37435" w:rsidRDefault="00F374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35"/>
    <w:rsid w:val="00372DC6"/>
    <w:rsid w:val="00564E3C"/>
    <w:rsid w:val="0064591D"/>
    <w:rsid w:val="00DD5B8A"/>
    <w:rsid w:val="00EB41B8"/>
    <w:rsid w:val="00F14DE1"/>
    <w:rsid w:val="00F3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AC188"/>
  <w15:chartTrackingRefBased/>
  <w15:docId w15:val="{A1E8BC3F-AFD6-4AAC-96FD-F5A632A4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2015-10-31T14:57:00Z</dcterms:created>
  <dcterms:modified xsi:type="dcterms:W3CDTF">2015-10-31T14:59:00Z</dcterms:modified>
</cp:coreProperties>
</file>